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0429A" w14:textId="77777777" w:rsidR="00E9787A" w:rsidRDefault="00E9787A">
      <w:pPr>
        <w:jc w:val="center"/>
        <w:rPr>
          <w:b/>
          <w:sz w:val="32"/>
        </w:rPr>
      </w:pPr>
    </w:p>
    <w:p w14:paraId="33F81677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4F82AB45" w14:textId="77777777" w:rsidR="00B57B99" w:rsidRDefault="00B57B99">
      <w:pPr>
        <w:jc w:val="center"/>
        <w:rPr>
          <w:b/>
          <w:sz w:val="48"/>
        </w:rPr>
      </w:pPr>
    </w:p>
    <w:p w14:paraId="62F16050" w14:textId="1F969E3B" w:rsidR="00B57B99" w:rsidRPr="00B57B99" w:rsidRDefault="00A7091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 w:rsidR="00E02C03">
        <w:rPr>
          <w:b/>
          <w:sz w:val="44"/>
          <w:szCs w:val="44"/>
        </w:rPr>
        <w:t xml:space="preserve">PROPOSED </w:t>
      </w:r>
      <w:r w:rsidR="00593727">
        <w:rPr>
          <w:b/>
          <w:sz w:val="44"/>
          <w:szCs w:val="44"/>
        </w:rPr>
        <w:t>QUESTIONS</w:t>
      </w:r>
      <w:r>
        <w:rPr>
          <w:b/>
          <w:sz w:val="44"/>
          <w:szCs w:val="44"/>
        </w:rPr>
        <w:t xml:space="preserve"> FOR COMMENT </w:t>
      </w:r>
    </w:p>
    <w:p w14:paraId="6108CCA1" w14:textId="77777777" w:rsidR="00E9787A" w:rsidRDefault="00E9787A">
      <w:pPr>
        <w:jc w:val="center"/>
        <w:rPr>
          <w:b/>
          <w:sz w:val="32"/>
        </w:rPr>
      </w:pPr>
    </w:p>
    <w:p w14:paraId="299F2816" w14:textId="77777777" w:rsidR="00E9787A" w:rsidRDefault="00E9787A">
      <w:pPr>
        <w:jc w:val="center"/>
        <w:rPr>
          <w:b/>
          <w:sz w:val="32"/>
        </w:rPr>
      </w:pPr>
    </w:p>
    <w:p w14:paraId="59D1A789" w14:textId="27A748D4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A7091D">
        <w:rPr>
          <w:sz w:val="28"/>
        </w:rPr>
        <w:t>July 31, 2020</w:t>
      </w:r>
    </w:p>
    <w:p w14:paraId="5B1520EA" w14:textId="346D7249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A7091D">
        <w:rPr>
          <w:sz w:val="28"/>
        </w:rPr>
        <w:t xml:space="preserve">July 24, 2020 </w:t>
      </w:r>
    </w:p>
    <w:p w14:paraId="549C8B4C" w14:textId="03F02581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593727">
        <w:rPr>
          <w:sz w:val="28"/>
        </w:rPr>
        <w:t xml:space="preserve">8 </w:t>
      </w:r>
    </w:p>
    <w:p w14:paraId="1498B7BB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41CD4199" w14:textId="478F0CA3" w:rsidR="00E9787A" w:rsidRPr="00593727" w:rsidRDefault="00E9787A" w:rsidP="00593727">
      <w:pPr>
        <w:tabs>
          <w:tab w:val="left" w:pos="3600"/>
          <w:tab w:val="left" w:pos="6120"/>
        </w:tabs>
        <w:ind w:left="3600" w:hanging="3600"/>
        <w:rPr>
          <w:i/>
          <w:iCs/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593727">
        <w:rPr>
          <w:sz w:val="28"/>
        </w:rPr>
        <w:t xml:space="preserve">Project No. 49125, </w:t>
      </w:r>
      <w:r w:rsidR="00593727" w:rsidRPr="00593727">
        <w:rPr>
          <w:i/>
          <w:iCs/>
          <w:sz w:val="28"/>
          <w:szCs w:val="22"/>
        </w:rPr>
        <w:t>Review of Issues Relating to Electric Vehicles</w:t>
      </w:r>
    </w:p>
    <w:p w14:paraId="7A5A5B0D" w14:textId="77777777" w:rsidR="00E9787A" w:rsidRDefault="00E9787A">
      <w:pPr>
        <w:rPr>
          <w:sz w:val="28"/>
        </w:rPr>
      </w:pPr>
    </w:p>
    <w:p w14:paraId="77640512" w14:textId="4ACA1E9F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593727">
        <w:rPr>
          <w:sz w:val="28"/>
        </w:rPr>
        <w:t xml:space="preserve">Commission Staff’s Proposed Questions for Comment </w:t>
      </w:r>
    </w:p>
    <w:p w14:paraId="53236D69" w14:textId="77777777" w:rsidR="00E9787A" w:rsidRDefault="00E9787A">
      <w:pPr>
        <w:rPr>
          <w:sz w:val="28"/>
        </w:rPr>
      </w:pPr>
    </w:p>
    <w:p w14:paraId="11294850" w14:textId="77777777" w:rsidR="00E9787A" w:rsidRDefault="00E9787A">
      <w:pPr>
        <w:rPr>
          <w:sz w:val="28"/>
        </w:rPr>
      </w:pPr>
    </w:p>
    <w:p w14:paraId="77C7DF81" w14:textId="77777777" w:rsidR="00E9787A" w:rsidRDefault="00E9787A">
      <w:pPr>
        <w:rPr>
          <w:sz w:val="28"/>
        </w:rPr>
      </w:pPr>
    </w:p>
    <w:p w14:paraId="49D64BC7" w14:textId="77777777" w:rsidR="003B5EAF" w:rsidRPr="008624DA" w:rsidRDefault="003B5EAF" w:rsidP="003B5EAF">
      <w:r w:rsidRPr="008624DA">
        <w:t>Distribution List:</w:t>
      </w:r>
    </w:p>
    <w:p w14:paraId="3D25EB22" w14:textId="77777777" w:rsidR="003B5EAF" w:rsidRPr="008624DA" w:rsidRDefault="003B5EAF" w:rsidP="003B5EAF">
      <w:pPr>
        <w:tabs>
          <w:tab w:val="left" w:pos="720"/>
          <w:tab w:val="left" w:pos="3240"/>
        </w:tabs>
        <w:ind w:left="180"/>
      </w:pPr>
      <w:r w:rsidRPr="008624DA">
        <w:t>Commissioners’ Office</w:t>
      </w:r>
      <w:r w:rsidR="00A61048">
        <w:t>s</w:t>
      </w:r>
      <w:r w:rsidRPr="008624DA">
        <w:t xml:space="preserve"> (</w:t>
      </w:r>
      <w:r w:rsidR="00A61048">
        <w:t>6</w:t>
      </w:r>
      <w:r w:rsidRPr="008624DA">
        <w:t>)</w:t>
      </w:r>
    </w:p>
    <w:p w14:paraId="72BA4905" w14:textId="77777777" w:rsidR="00A61048" w:rsidRPr="008624DA" w:rsidRDefault="00A61048" w:rsidP="003B5EAF">
      <w:pPr>
        <w:tabs>
          <w:tab w:val="left" w:pos="720"/>
          <w:tab w:val="left" w:pos="3240"/>
        </w:tabs>
        <w:ind w:left="180"/>
      </w:pPr>
      <w:r w:rsidRPr="008624DA">
        <w:t>Central Records</w:t>
      </w:r>
      <w:r>
        <w:t xml:space="preserve"> (Open Meeting Notebook)</w:t>
      </w:r>
    </w:p>
    <w:p w14:paraId="6F904491" w14:textId="77777777" w:rsidR="003B5EAF" w:rsidRPr="008624DA" w:rsidRDefault="00C84274" w:rsidP="003B5EAF">
      <w:pPr>
        <w:tabs>
          <w:tab w:val="left" w:pos="720"/>
          <w:tab w:val="left" w:pos="3240"/>
        </w:tabs>
        <w:ind w:left="180"/>
      </w:pPr>
      <w:r>
        <w:t>Robles, Rachelle</w:t>
      </w:r>
      <w:r w:rsidR="003B5EAF" w:rsidRPr="008624DA">
        <w:t xml:space="preserve"> (</w:t>
      </w:r>
      <w:r w:rsidR="00A85A69">
        <w:t>5</w:t>
      </w:r>
      <w:r w:rsidR="003B5EAF" w:rsidRPr="008624DA">
        <w:t>)</w:t>
      </w:r>
      <w:bookmarkStart w:id="0" w:name="_GoBack"/>
      <w:bookmarkEnd w:id="0"/>
    </w:p>
    <w:p w14:paraId="0CA36358" w14:textId="77777777" w:rsidR="003B5EAF" w:rsidRDefault="003B5EAF" w:rsidP="003B5EAF">
      <w:pPr>
        <w:tabs>
          <w:tab w:val="left" w:pos="720"/>
          <w:tab w:val="left" w:pos="3240"/>
        </w:tabs>
        <w:ind w:left="180"/>
      </w:pPr>
      <w:r w:rsidRPr="008624DA">
        <w:t>Journeay, Stephen</w:t>
      </w:r>
    </w:p>
    <w:p w14:paraId="7326D366" w14:textId="77777777" w:rsidR="00A61048" w:rsidRPr="008624DA" w:rsidRDefault="00296D1B" w:rsidP="003B5EAF">
      <w:pPr>
        <w:tabs>
          <w:tab w:val="left" w:pos="720"/>
          <w:tab w:val="left" w:pos="3240"/>
        </w:tabs>
        <w:ind w:left="180"/>
      </w:pPr>
      <w:r>
        <w:t>Agenda</w:t>
      </w:r>
    </w:p>
    <w:p w14:paraId="3388E53E" w14:textId="77777777" w:rsidR="003B5EAF" w:rsidRDefault="00665C45" w:rsidP="003B5EAF">
      <w:pPr>
        <w:tabs>
          <w:tab w:val="left" w:pos="720"/>
          <w:tab w:val="left" w:pos="3240"/>
        </w:tabs>
        <w:ind w:left="180"/>
      </w:pPr>
      <w:r>
        <w:t>Burch, Chris</w:t>
      </w:r>
    </w:p>
    <w:p w14:paraId="25CF58A9" w14:textId="77777777" w:rsidR="00DC3E7D" w:rsidRDefault="00DC3E7D" w:rsidP="003B5EAF">
      <w:pPr>
        <w:tabs>
          <w:tab w:val="left" w:pos="720"/>
          <w:tab w:val="left" w:pos="3240"/>
        </w:tabs>
        <w:ind w:left="180"/>
      </w:pPr>
      <w:r>
        <w:t>Zerwas, Rebecca</w:t>
      </w:r>
    </w:p>
    <w:p w14:paraId="1E891CC5" w14:textId="22817B48" w:rsidR="00C22CBA" w:rsidRDefault="00C22CBA" w:rsidP="003B5EAF">
      <w:pPr>
        <w:tabs>
          <w:tab w:val="left" w:pos="720"/>
          <w:tab w:val="left" w:pos="3240"/>
        </w:tabs>
        <w:ind w:left="180"/>
      </w:pPr>
      <w:r>
        <w:t>Benter, Tammy (</w:t>
      </w:r>
      <w:r w:rsidR="00195ED0">
        <w:t>3</w:t>
      </w:r>
      <w:r>
        <w:t>)</w:t>
      </w:r>
    </w:p>
    <w:p w14:paraId="0D216F16" w14:textId="269C0106" w:rsidR="00B57B99" w:rsidRPr="008624DA" w:rsidRDefault="00B04F73" w:rsidP="00B04F73">
      <w:pPr>
        <w:tabs>
          <w:tab w:val="left" w:pos="720"/>
          <w:tab w:val="left" w:pos="3240"/>
        </w:tabs>
        <w:ind w:left="180"/>
      </w:pPr>
      <w:r>
        <w:t xml:space="preserve">Tawater, Rustin </w:t>
      </w:r>
    </w:p>
    <w:p w14:paraId="56AF5756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1FB66EDD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4C7C7FD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3AA"/>
    <w:rsid w:val="00026228"/>
    <w:rsid w:val="000551ED"/>
    <w:rsid w:val="000A65AD"/>
    <w:rsid w:val="000D1FE9"/>
    <w:rsid w:val="000E0063"/>
    <w:rsid w:val="001313AA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4E4BF9"/>
    <w:rsid w:val="0050243E"/>
    <w:rsid w:val="00593727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A18C8"/>
    <w:rsid w:val="009D7535"/>
    <w:rsid w:val="009E274D"/>
    <w:rsid w:val="00A61048"/>
    <w:rsid w:val="00A7091D"/>
    <w:rsid w:val="00A85A69"/>
    <w:rsid w:val="00A917DF"/>
    <w:rsid w:val="00A936C8"/>
    <w:rsid w:val="00A9623D"/>
    <w:rsid w:val="00AE061B"/>
    <w:rsid w:val="00AF1C9C"/>
    <w:rsid w:val="00B04F73"/>
    <w:rsid w:val="00B3149E"/>
    <w:rsid w:val="00B57B99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02C03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B99A6"/>
  <w15:docId w15:val="{32AA94FC-4F29-4761-93BA-52048A7C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M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OMCover</Template>
  <TotalTime>5</TotalTime>
  <Pages>1</Pages>
  <Words>65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Kristin Abbott</dc:creator>
  <cp:lastModifiedBy>Kristin Abbott</cp:lastModifiedBy>
  <cp:revision>5</cp:revision>
  <cp:lastPrinted>2019-04-22T14:03:00Z</cp:lastPrinted>
  <dcterms:created xsi:type="dcterms:W3CDTF">2020-07-24T03:58:00Z</dcterms:created>
  <dcterms:modified xsi:type="dcterms:W3CDTF">2020-07-24T04:14:00Z</dcterms:modified>
</cp:coreProperties>
</file>